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1EBB4" w14:textId="2588A28D" w:rsidR="00BA00AB" w:rsidRDefault="0037572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Dame Joan RADCLYFF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E346E">
        <w:rPr>
          <w:rFonts w:ascii="Times New Roman" w:hAnsi="Times New Roman" w:cs="Times New Roman"/>
          <w:sz w:val="24"/>
          <w:szCs w:val="24"/>
        </w:rPr>
        <w:t>(d.ca.1452)</w:t>
      </w:r>
    </w:p>
    <w:p w14:paraId="05D0B31F" w14:textId="34F3375E" w:rsidR="008E346E" w:rsidRDefault="008E3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Threshfield, West Riding of Yorkshire.</w:t>
      </w:r>
    </w:p>
    <w:p w14:paraId="719FECDC" w14:textId="1F4E9A5A" w:rsidR="008E346E" w:rsidRDefault="008E3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842DDD" w14:textId="5AE02F7B" w:rsidR="008E346E" w:rsidRDefault="008E3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8A645D" w14:textId="35BAE310" w:rsidR="008E346E" w:rsidRDefault="008E3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</w:t>
      </w:r>
      <w:r>
        <w:rPr>
          <w:rFonts w:ascii="Times New Roman" w:hAnsi="Times New Roman" w:cs="Times New Roman"/>
          <w:sz w:val="24"/>
          <w:szCs w:val="24"/>
        </w:rPr>
        <w:tab/>
        <w:t>1452</w:t>
      </w:r>
      <w:r>
        <w:rPr>
          <w:rFonts w:ascii="Times New Roman" w:hAnsi="Times New Roman" w:cs="Times New Roman"/>
          <w:sz w:val="24"/>
          <w:szCs w:val="24"/>
        </w:rPr>
        <w:tab/>
        <w:t>Probate of her Will.   (W.Y.R. p.134)</w:t>
      </w:r>
    </w:p>
    <w:p w14:paraId="5DA5AC4F" w14:textId="37D04830" w:rsidR="008E346E" w:rsidRDefault="008E3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6E2C15" w14:textId="399E08E1" w:rsidR="008E346E" w:rsidRDefault="008E3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C7851D" w14:textId="743FD8C7" w:rsidR="008E346E" w:rsidRPr="00375727" w:rsidRDefault="008E346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2021</w:t>
      </w:r>
    </w:p>
    <w:sectPr w:rsidR="008E346E" w:rsidRPr="003757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F7C3E" w14:textId="77777777" w:rsidR="00375727" w:rsidRDefault="00375727" w:rsidP="009139A6">
      <w:r>
        <w:separator/>
      </w:r>
    </w:p>
  </w:endnote>
  <w:endnote w:type="continuationSeparator" w:id="0">
    <w:p w14:paraId="22B807E8" w14:textId="77777777" w:rsidR="00375727" w:rsidRDefault="003757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F77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AE61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40D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C3A3E" w14:textId="77777777" w:rsidR="00375727" w:rsidRDefault="00375727" w:rsidP="009139A6">
      <w:r>
        <w:separator/>
      </w:r>
    </w:p>
  </w:footnote>
  <w:footnote w:type="continuationSeparator" w:id="0">
    <w:p w14:paraId="7DE0CE92" w14:textId="77777777" w:rsidR="00375727" w:rsidRDefault="003757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3F0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CFF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FC1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727"/>
    <w:rsid w:val="000666E0"/>
    <w:rsid w:val="002510B7"/>
    <w:rsid w:val="00375727"/>
    <w:rsid w:val="005C130B"/>
    <w:rsid w:val="00826F5C"/>
    <w:rsid w:val="008E346E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19938"/>
  <w15:chartTrackingRefBased/>
  <w15:docId w15:val="{81806C36-90E8-4437-BBD7-991DE8D4F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2021-06-17T08:28:00Z</dcterms:created>
  <dcterms:modified xsi:type="dcterms:W3CDTF">2021-06-17T08:50:00Z</dcterms:modified>
</cp:coreProperties>
</file>